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E" w:rsidRDefault="00DF6D0E">
      <w:r>
        <w:t>Adı Soyadı:………………………………….</w:t>
      </w:r>
    </w:p>
    <w:p w:rsidR="00DF6D0E" w:rsidRDefault="00DF6D0E"/>
    <w:p w:rsidR="00DF6D0E" w:rsidRDefault="00DF6D0E" w:rsidP="004E6B7D">
      <w:pPr>
        <w:jc w:val="center"/>
        <w:rPr>
          <w:sz w:val="32"/>
          <w:szCs w:val="32"/>
        </w:rPr>
      </w:pPr>
      <w:r>
        <w:rPr>
          <w:sz w:val="32"/>
          <w:szCs w:val="32"/>
        </w:rPr>
        <w:t>ÇIKARMA İŞLEMİNDE ÇIKAN SAYIYI BULMA</w:t>
      </w:r>
    </w:p>
    <w:p w:rsidR="00DF6D0E" w:rsidRDefault="00DF6D0E" w:rsidP="003D5164">
      <w:pPr>
        <w:rPr>
          <w:b/>
          <w:sz w:val="28"/>
          <w:szCs w:val="28"/>
        </w:rPr>
      </w:pPr>
    </w:p>
    <w:p w:rsidR="00DF6D0E" w:rsidRDefault="00DF6D0E" w:rsidP="003D5164">
      <w:pPr>
        <w:rPr>
          <w:b/>
          <w:sz w:val="28"/>
          <w:szCs w:val="28"/>
        </w:rPr>
      </w:pPr>
      <w:r w:rsidRPr="0017229E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 xml:space="preserve">Bir çıkarma işleminde çıkan sayıyı bulmak için </w:t>
      </w:r>
      <w:r w:rsidRPr="00B81F37">
        <w:rPr>
          <w:b/>
          <w:i/>
          <w:sz w:val="28"/>
          <w:szCs w:val="28"/>
          <w:u w:val="single"/>
        </w:rPr>
        <w:t>çıkarma</w:t>
      </w:r>
      <w:r>
        <w:rPr>
          <w:b/>
          <w:sz w:val="28"/>
          <w:szCs w:val="28"/>
        </w:rPr>
        <w:t xml:space="preserve"> işlemi yapılır</w:t>
      </w:r>
      <w:r w:rsidRPr="0017229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Aşağıdaki çıkarma işlemlerini örneğe uygun olarak yandaki kutulara yapınız.</w:t>
      </w:r>
    </w:p>
    <w:p w:rsidR="00DF6D0E" w:rsidRDefault="00DF6D0E" w:rsidP="003D5164">
      <w:pPr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6.55pt;margin-top:15pt;width:76.5pt;height:57.75pt;z-index:251629568">
            <v:textbox>
              <w:txbxContent>
                <w:p w:rsidR="00DF6D0E" w:rsidRDefault="00DF6D0E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2342</w:t>
                  </w:r>
                </w:p>
                <w:p w:rsidR="00DF6D0E" w:rsidRDefault="00DF6D0E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 1104</w:t>
                  </w:r>
                </w:p>
                <w:p w:rsidR="00DF6D0E" w:rsidRPr="003D5164" w:rsidRDefault="00DF6D0E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1238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4.05pt;margin-top:15pt;width:76.5pt;height:57.75pt;z-index:251628544">
            <v:textbox>
              <w:txbxContent>
                <w:p w:rsidR="00DF6D0E" w:rsidRDefault="00DF6D0E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2342</w:t>
                  </w:r>
                </w:p>
                <w:p w:rsidR="00DF6D0E" w:rsidRDefault="00DF6D0E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 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1104</w:t>
                  </w:r>
                </w:p>
              </w:txbxContent>
            </v:textbox>
          </v:shape>
        </w:pict>
      </w:r>
    </w:p>
    <w:p w:rsidR="00DF6D0E" w:rsidRDefault="00DF6D0E" w:rsidP="003D516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83.8pt;margin-top:9.4pt;width:42.75pt;height:.75pt;z-index:251631616" o:connectortype="straight">
            <v:stroke endarrow="block"/>
          </v:shape>
        </w:pict>
      </w:r>
      <w:r>
        <w:t xml:space="preserve"> </w:t>
      </w:r>
    </w:p>
    <w:p w:rsidR="00DF6D0E" w:rsidRDefault="00DF6D0E" w:rsidP="003D5164"/>
    <w:p w:rsidR="00DF6D0E" w:rsidRDefault="00DF6D0E" w:rsidP="003D5164">
      <w:r>
        <w:rPr>
          <w:noProof/>
        </w:rPr>
        <w:pict>
          <v:shape id="_x0000_s1029" type="#_x0000_t32" style="position:absolute;margin-left:78.55pt;margin-top:3.55pt;width:33.75pt;height:12pt;flip:y;z-index:251630592" o:connectortype="straight">
            <v:stroke endarrow="block"/>
          </v:shape>
        </w:pict>
      </w:r>
    </w:p>
    <w:p w:rsidR="00DF6D0E" w:rsidRDefault="00DF6D0E" w:rsidP="003D5164"/>
    <w:p w:rsidR="00DF6D0E" w:rsidRDefault="00DF6D0E" w:rsidP="003D5164"/>
    <w:p w:rsidR="00DF6D0E" w:rsidRDefault="00DF6D0E" w:rsidP="003D5164">
      <w:r>
        <w:rPr>
          <w:noProof/>
        </w:rPr>
        <w:pict>
          <v:rect id="_x0000_s1030" style="position:absolute;margin-left:437.05pt;margin-top:4.15pt;width:76.5pt;height:57.75pt;z-index:251637760"/>
        </w:pict>
      </w:r>
      <w:r>
        <w:rPr>
          <w:noProof/>
        </w:rPr>
        <w:pict>
          <v:rect id="_x0000_s1031" style="position:absolute;margin-left:257.05pt;margin-top:4.15pt;width:76.5pt;height:57.75pt;z-index:251638784"/>
        </w:pict>
      </w:r>
      <w:r>
        <w:rPr>
          <w:noProof/>
        </w:rPr>
        <w:pict>
          <v:rect id="_x0000_s1032" style="position:absolute;margin-left:78.55pt;margin-top:4.15pt;width:76.5pt;height:57.75pt;z-index:251633664"/>
        </w:pict>
      </w:r>
      <w:r>
        <w:rPr>
          <w:noProof/>
        </w:rPr>
        <w:pict>
          <v:shape id="_x0000_s1033" type="#_x0000_t202" style="position:absolute;margin-left:2.05pt;margin-top:4.15pt;width:76.5pt;height:57.75pt;z-index:251632640">
            <v:textbox>
              <w:txbxContent>
                <w:p w:rsidR="00DF6D0E" w:rsidRDefault="00DF6D0E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6025</w:t>
                  </w:r>
                </w:p>
                <w:p w:rsidR="00DF6D0E" w:rsidRDefault="00DF6D0E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3250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60.55pt;margin-top:4.15pt;width:76.5pt;height:57.75pt;z-index:251646976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6912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4028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80.55pt;margin-top:4.15pt;width:76.5pt;height:57.75pt;z-index:251636736">
            <v:textbox>
              <w:txbxContent>
                <w:p w:rsidR="00DF6D0E" w:rsidRDefault="00DF6D0E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3207</w:t>
                  </w:r>
                </w:p>
                <w:p w:rsidR="00DF6D0E" w:rsidRDefault="00DF6D0E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……..</w:t>
                  </w:r>
                </w:p>
                <w:p w:rsidR="00DF6D0E" w:rsidRPr="003D5164" w:rsidRDefault="00DF6D0E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 1009</w:t>
                  </w:r>
                </w:p>
              </w:txbxContent>
            </v:textbox>
          </v:shape>
        </w:pict>
      </w:r>
    </w:p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>
      <w:r>
        <w:rPr>
          <w:noProof/>
        </w:rPr>
        <w:pict>
          <v:rect id="_x0000_s1036" style="position:absolute;margin-left:78.55pt;margin-top:-.35pt;width:76.5pt;height:57.75pt;z-index:251668480"/>
        </w:pict>
      </w:r>
      <w:r>
        <w:rPr>
          <w:noProof/>
        </w:rPr>
        <w:pict>
          <v:rect id="_x0000_s1037" style="position:absolute;margin-left:257.05pt;margin-top:-.35pt;width:76.5pt;height:57.75pt;z-index:251655168"/>
        </w:pict>
      </w:r>
      <w:r>
        <w:rPr>
          <w:noProof/>
        </w:rPr>
        <w:pict>
          <v:rect id="_x0000_s1038" style="position:absolute;margin-left:437.05pt;margin-top:-.35pt;width:76.5pt;height:57.75pt;z-index:251661312"/>
        </w:pict>
      </w:r>
      <w:r>
        <w:rPr>
          <w:noProof/>
        </w:rPr>
        <w:pict>
          <v:shape id="_x0000_s1039" type="#_x0000_t202" style="position:absolute;margin-left:2.05pt;margin-top:-.35pt;width:76.5pt;height:57.75pt;z-index:251634688">
            <v:textbox>
              <w:txbxContent>
                <w:p w:rsidR="00DF6D0E" w:rsidRDefault="00DF6D0E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4783</w:t>
                  </w:r>
                </w:p>
                <w:p w:rsidR="00DF6D0E" w:rsidRDefault="00DF6D0E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……...</w:t>
                  </w:r>
                </w:p>
                <w:p w:rsidR="00DF6D0E" w:rsidRPr="003D5164" w:rsidRDefault="00DF6D0E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2892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60.55pt;margin-top:-.35pt;width:76.5pt;height:57.75pt;z-index:251645952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9852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 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5211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180.55pt;margin-top:-.35pt;width:76.5pt;height:57.75pt;z-index:251635712">
            <v:textbox>
              <w:txbxContent>
                <w:p w:rsidR="00DF6D0E" w:rsidRDefault="00DF6D0E" w:rsidP="003D5164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7523</w:t>
                  </w:r>
                </w:p>
                <w:p w:rsidR="00DF6D0E" w:rsidRDefault="00DF6D0E" w:rsidP="003D5164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……..</w:t>
                  </w:r>
                </w:p>
                <w:p w:rsidR="00DF6D0E" w:rsidRPr="003D5164" w:rsidRDefault="00DF6D0E" w:rsidP="003D5164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4561</w:t>
                  </w:r>
                </w:p>
              </w:txbxContent>
            </v:textbox>
          </v:shape>
        </w:pict>
      </w:r>
    </w:p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>
      <w:r>
        <w:rPr>
          <w:noProof/>
        </w:rPr>
        <w:pict>
          <v:rect id="_x0000_s1042" style="position:absolute;margin-left:78.55pt;margin-top:7.5pt;width:76.5pt;height:57.75pt;z-index:251654144"/>
        </w:pict>
      </w:r>
      <w:r>
        <w:rPr>
          <w:noProof/>
        </w:rPr>
        <w:pict>
          <v:rect id="_x0000_s1043" style="position:absolute;margin-left:257.05pt;margin-top:7.5pt;width:76.5pt;height:57.75pt;z-index:251656192"/>
        </w:pict>
      </w:r>
      <w:r>
        <w:rPr>
          <w:noProof/>
        </w:rPr>
        <w:pict>
          <v:rect id="_x0000_s1044" style="position:absolute;margin-left:437.05pt;margin-top:7.5pt;width:76.5pt;height:57.75pt;z-index:251660288"/>
        </w:pict>
      </w:r>
      <w:r>
        <w:rPr>
          <w:noProof/>
        </w:rPr>
        <w:pict>
          <v:shape id="_x0000_s1045" type="#_x0000_t202" style="position:absolute;margin-left:2.05pt;margin-top:7.5pt;width:76.5pt;height:57.75pt;z-index:251644928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7536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2056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360.55pt;margin-top:7.5pt;width:76.5pt;height:57.75pt;z-index:251652096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8574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</w:t>
                  </w:r>
                  <w:r>
                    <w:rPr>
                      <w:rFonts w:ascii="Alfabe Hv Bt" w:hAnsi="Alfabe Hv Bt"/>
                      <w:u w:val="single"/>
                    </w:rPr>
                    <w:t xml:space="preserve">- 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2104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180.55pt;margin-top:7.5pt;width:76.5pt;height:57.75pt;z-index:251641856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8521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3355</w:t>
                  </w:r>
                </w:p>
              </w:txbxContent>
            </v:textbox>
          </v:shape>
        </w:pict>
      </w:r>
    </w:p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>
      <w:r>
        <w:rPr>
          <w:noProof/>
        </w:rPr>
        <w:pict>
          <v:rect id="_x0000_s1048" style="position:absolute;margin-left:257.05pt;margin-top:1.5pt;width:76.5pt;height:57.75pt;z-index:251657216"/>
        </w:pict>
      </w:r>
      <w:r>
        <w:rPr>
          <w:noProof/>
        </w:rPr>
        <w:pict>
          <v:rect id="_x0000_s1049" style="position:absolute;margin-left:437.05pt;margin-top:1.5pt;width:76.5pt;height:57.75pt;z-index:251659264"/>
        </w:pict>
      </w:r>
      <w:r>
        <w:rPr>
          <w:noProof/>
        </w:rPr>
        <w:pict>
          <v:rect id="_x0000_s1050" style="position:absolute;margin-left:78.55pt;margin-top:1.5pt;width:76.5pt;height:57.75pt;z-index:251665408"/>
        </w:pict>
      </w:r>
      <w:r>
        <w:rPr>
          <w:noProof/>
        </w:rPr>
        <w:pict>
          <v:shape id="_x0000_s1051" type="#_x0000_t202" style="position:absolute;margin-left:2.05pt;margin-top:1.5pt;width:76.5pt;height:57.75pt;z-index:251643904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6344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3337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60.55pt;margin-top:1.5pt;width:76.5pt;height:57.75pt;z-index:251649024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7420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3682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180.55pt;margin-top:1.5pt;width:76.5pt;height:57.75pt;z-index:251640832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9940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2577</w:t>
                  </w:r>
                </w:p>
              </w:txbxContent>
            </v:textbox>
          </v:shape>
        </w:pict>
      </w:r>
    </w:p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>
      <w:r>
        <w:rPr>
          <w:noProof/>
        </w:rPr>
        <w:pict>
          <v:rect id="_x0000_s1054" style="position:absolute;margin-left:437.05pt;margin-top:7.8pt;width:76.5pt;height:57.75pt;z-index:251658240"/>
        </w:pict>
      </w:r>
      <w:r>
        <w:rPr>
          <w:noProof/>
        </w:rPr>
        <w:pict>
          <v:rect id="_x0000_s1055" style="position:absolute;margin-left:257.05pt;margin-top:7.8pt;width:76.5pt;height:57.75pt;z-index:251664384"/>
        </w:pict>
      </w:r>
      <w:r>
        <w:rPr>
          <w:noProof/>
        </w:rPr>
        <w:pict>
          <v:rect id="_x0000_s1056" style="position:absolute;margin-left:78.55pt;margin-top:7.8pt;width:76.5pt;height:57.75pt;z-index:251666432"/>
        </w:pict>
      </w:r>
      <w:r>
        <w:rPr>
          <w:noProof/>
        </w:rPr>
        <w:pict>
          <v:shape id="_x0000_s1057" type="#_x0000_t202" style="position:absolute;margin-left:2.05pt;margin-top:7.8pt;width:76.5pt;height:57.75pt;z-index:251642880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8830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2014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360.55pt;margin-top:7.8pt;width:76.5pt;height:57.75pt;z-index:251648000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6218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4581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180.55pt;margin-top:7.8pt;width:76.5pt;height:57.75pt;z-index:251639808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8172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1762</w:t>
                  </w:r>
                </w:p>
              </w:txbxContent>
            </v:textbox>
          </v:shape>
        </w:pict>
      </w:r>
    </w:p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>
      <w:r>
        <w:rPr>
          <w:noProof/>
        </w:rPr>
        <w:pict>
          <v:rect id="_x0000_s1060" style="position:absolute;margin-left:437.05pt;margin-top:1.8pt;width:76.5pt;height:57.75pt;z-index:251662336"/>
        </w:pict>
      </w:r>
      <w:r>
        <w:rPr>
          <w:noProof/>
        </w:rPr>
        <w:pict>
          <v:rect id="_x0000_s1061" style="position:absolute;margin-left:257.05pt;margin-top:1.8pt;width:76.5pt;height:57.75pt;z-index:251663360"/>
        </w:pict>
      </w:r>
      <w:r>
        <w:rPr>
          <w:noProof/>
        </w:rPr>
        <w:pict>
          <v:rect id="_x0000_s1062" style="position:absolute;margin-left:78.55pt;margin-top:1.8pt;width:76.5pt;height:57.75pt;z-index:251667456"/>
        </w:pict>
      </w:r>
      <w:r>
        <w:rPr>
          <w:noProof/>
        </w:rPr>
        <w:pict>
          <v:shape id="_x0000_s1063" type="#_x0000_t202" style="position:absolute;margin-left:2.05pt;margin-top:1.8pt;width:76.5pt;height:57.75pt;z-index:251650048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8004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3401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360.55pt;margin-top:1.8pt;width:76.5pt;height:57.75pt;z-index:251653120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8112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3619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180.55pt;margin-top:1.8pt;width:76.5pt;height:57.75pt;z-index:251651072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7018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3541</w:t>
                  </w:r>
                </w:p>
              </w:txbxContent>
            </v:textbox>
          </v:shape>
        </w:pict>
      </w:r>
    </w:p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>
      <w:r>
        <w:rPr>
          <w:noProof/>
        </w:rPr>
        <w:pict>
          <v:rect id="_x0000_s1066" style="position:absolute;margin-left:78.55pt;margin-top:11.1pt;width:76.5pt;height:57.75pt;z-index:251678720"/>
        </w:pict>
      </w:r>
      <w:r>
        <w:rPr>
          <w:noProof/>
        </w:rPr>
        <w:pict>
          <v:rect id="_x0000_s1067" style="position:absolute;margin-left:257.05pt;margin-top:11.1pt;width:76.5pt;height:57.75pt;z-index:251683840"/>
        </w:pict>
      </w:r>
      <w:r>
        <w:rPr>
          <w:noProof/>
        </w:rPr>
        <w:pict>
          <v:rect id="_x0000_s1068" style="position:absolute;margin-left:437.05pt;margin-top:11.1pt;width:76.5pt;height:57.75pt;z-index:251686912"/>
        </w:pict>
      </w:r>
      <w:r>
        <w:rPr>
          <w:noProof/>
        </w:rPr>
        <w:pict>
          <v:shape id="_x0000_s1069" type="#_x0000_t202" style="position:absolute;margin-left:2.05pt;margin-top:11.1pt;width:76.5pt;height:57.75pt;z-index:251669504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5203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1123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180.55pt;margin-top:11.1pt;width:76.5pt;height:57.75pt;z-index:251676672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3578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2080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360.55pt;margin-top:11.1pt;width:76.5pt;height:57.75pt;z-index:251677696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2573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 xml:space="preserve">  369</w:t>
                  </w:r>
                </w:p>
              </w:txbxContent>
            </v:textbox>
          </v:shape>
        </w:pict>
      </w:r>
    </w:p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>
      <w:r>
        <w:rPr>
          <w:noProof/>
        </w:rPr>
        <w:pict>
          <v:rect id="_x0000_s1072" style="position:absolute;margin-left:78.55pt;margin-top:7.35pt;width:76.5pt;height:57.75pt;z-index:251679744"/>
        </w:pict>
      </w:r>
      <w:r>
        <w:rPr>
          <w:noProof/>
        </w:rPr>
        <w:pict>
          <v:rect id="_x0000_s1073" style="position:absolute;margin-left:257.05pt;margin-top:7.35pt;width:76.5pt;height:57.75pt;z-index:251682816"/>
        </w:pict>
      </w:r>
      <w:r>
        <w:rPr>
          <w:noProof/>
        </w:rPr>
        <w:pict>
          <v:rect id="_x0000_s1074" style="position:absolute;margin-left:437.05pt;margin-top:7.35pt;width:76.5pt;height:57.75pt;z-index:251685888"/>
        </w:pict>
      </w:r>
      <w:r>
        <w:rPr>
          <w:noProof/>
        </w:rPr>
        <w:pict>
          <v:shape id="_x0000_s1075" type="#_x0000_t202" style="position:absolute;margin-left:2.05pt;margin-top:7.35pt;width:76.5pt;height:57.75pt;z-index:251671552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1368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1089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180.55pt;margin-top:7.35pt;width:76.5pt;height:57.75pt;z-index:251673600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2691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1943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360.55pt;margin-top:7.35pt;width:76.5pt;height:57.75pt;z-index:251675648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4653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2361</w:t>
                  </w:r>
                </w:p>
              </w:txbxContent>
            </v:textbox>
          </v:shape>
        </w:pict>
      </w:r>
    </w:p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3D5164">
      <w:r>
        <w:rPr>
          <w:noProof/>
        </w:rPr>
        <w:pict>
          <v:rect id="_x0000_s1078" style="position:absolute;margin-left:78.55pt;margin-top:2.1pt;width:76.5pt;height:57.75pt;z-index:251680768"/>
        </w:pict>
      </w:r>
      <w:r>
        <w:rPr>
          <w:noProof/>
        </w:rPr>
        <w:pict>
          <v:rect id="_x0000_s1079" style="position:absolute;margin-left:257.05pt;margin-top:2.1pt;width:76.5pt;height:57.75pt;z-index:251681792"/>
        </w:pict>
      </w:r>
      <w:r>
        <w:rPr>
          <w:noProof/>
        </w:rPr>
        <w:pict>
          <v:rect id="_x0000_s1080" style="position:absolute;margin-left:437.05pt;margin-top:2.1pt;width:76.5pt;height:57.75pt;z-index:251684864"/>
        </w:pict>
      </w:r>
      <w:r>
        <w:rPr>
          <w:noProof/>
        </w:rPr>
        <w:pict>
          <v:shape id="_x0000_s1081" type="#_x0000_t202" style="position:absolute;margin-left:2.05pt;margin-top:2.1pt;width:76.5pt;height:57.75pt;z-index:251670528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2654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1687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202" style="position:absolute;margin-left:180.55pt;margin-top:2.1pt;width:76.5pt;height:57.75pt;z-index:251672576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5213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4580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margin-left:360.55pt;margin-top:2.1pt;width:76.5pt;height:57.75pt;z-index:251674624">
            <v:textbox>
              <w:txbxContent>
                <w:p w:rsidR="00DF6D0E" w:rsidRDefault="00DF6D0E" w:rsidP="003F475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 xml:space="preserve">        9999</w:t>
                  </w:r>
                </w:p>
                <w:p w:rsidR="00DF6D0E" w:rsidRDefault="00DF6D0E" w:rsidP="003F475A">
                  <w:pPr>
                    <w:rPr>
                      <w:rFonts w:ascii="Alfabe Hv Bt" w:hAnsi="Alfabe Hv Bt"/>
                      <w:u w:val="single"/>
                    </w:rPr>
                  </w:pPr>
                  <w:r>
                    <w:rPr>
                      <w:rFonts w:ascii="Alfabe Hv Bt" w:hAnsi="Alfabe Hv Bt"/>
                    </w:rPr>
                    <w:t xml:space="preserve">     </w:t>
                  </w:r>
                  <w:r>
                    <w:rPr>
                      <w:rFonts w:ascii="Alfabe Hv Bt" w:hAnsi="Alfabe Hv Bt"/>
                      <w:u w:val="single"/>
                    </w:rPr>
                    <w:t>-</w:t>
                  </w:r>
                  <w:r w:rsidRPr="003D5164">
                    <w:rPr>
                      <w:rFonts w:ascii="Alfabe Hv Bt" w:hAnsi="Alfabe Hv Bt"/>
                      <w:u w:val="single"/>
                    </w:rPr>
                    <w:t xml:space="preserve">  </w:t>
                  </w:r>
                  <w:r>
                    <w:rPr>
                      <w:rFonts w:ascii="Alfabe Hv Bt" w:hAnsi="Alfabe Hv Bt"/>
                      <w:u w:val="single"/>
                    </w:rPr>
                    <w:t>…….</w:t>
                  </w:r>
                </w:p>
                <w:p w:rsidR="00DF6D0E" w:rsidRPr="003D5164" w:rsidRDefault="00DF6D0E" w:rsidP="003F475A">
                  <w:pPr>
                    <w:rPr>
                      <w:rFonts w:ascii="Alfabe Hv Bt" w:hAnsi="Alfabe Hv Bt"/>
                    </w:rPr>
                  </w:pPr>
                  <w:r w:rsidRPr="003D5164">
                    <w:rPr>
                      <w:rFonts w:ascii="Alfabe Hv Bt" w:hAnsi="Alfabe Hv Bt"/>
                    </w:rPr>
                    <w:t xml:space="preserve">      </w:t>
                  </w:r>
                  <w:r>
                    <w:rPr>
                      <w:rFonts w:ascii="Alfabe Hv Bt" w:hAnsi="Alfabe Hv Bt"/>
                    </w:rPr>
                    <w:t xml:space="preserve"> </w:t>
                  </w:r>
                  <w:r w:rsidRPr="003D5164">
                    <w:rPr>
                      <w:rFonts w:ascii="Alfabe Hv Bt" w:hAnsi="Alfabe Hv Bt"/>
                    </w:rPr>
                    <w:t xml:space="preserve"> </w:t>
                  </w:r>
                  <w:r>
                    <w:rPr>
                      <w:rFonts w:ascii="Alfabe Hv Bt" w:hAnsi="Alfabe Hv Bt"/>
                    </w:rPr>
                    <w:t>1358</w:t>
                  </w:r>
                </w:p>
              </w:txbxContent>
            </v:textbox>
          </v:shape>
        </w:pict>
      </w:r>
    </w:p>
    <w:p w:rsidR="00DF6D0E" w:rsidRDefault="00DF6D0E" w:rsidP="003D5164"/>
    <w:p w:rsidR="00DF6D0E" w:rsidRDefault="00DF6D0E" w:rsidP="003D5164"/>
    <w:p w:rsidR="00DF6D0E" w:rsidRDefault="00DF6D0E" w:rsidP="003D5164"/>
    <w:p w:rsidR="00DF6D0E" w:rsidRDefault="00DF6D0E" w:rsidP="00EE754C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F6D0E" w:rsidRDefault="00DF6D0E" w:rsidP="003D5164"/>
    <w:sectPr w:rsidR="00DF6D0E" w:rsidSect="004E6B7D">
      <w:pgSz w:w="11906" w:h="16838"/>
      <w:pgMar w:top="709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6B7D"/>
    <w:rsid w:val="00113C5A"/>
    <w:rsid w:val="0017229E"/>
    <w:rsid w:val="001A168A"/>
    <w:rsid w:val="00244D1F"/>
    <w:rsid w:val="002A7C8A"/>
    <w:rsid w:val="002D00E9"/>
    <w:rsid w:val="00383F74"/>
    <w:rsid w:val="003D5164"/>
    <w:rsid w:val="003D7B06"/>
    <w:rsid w:val="003F475A"/>
    <w:rsid w:val="00403D1D"/>
    <w:rsid w:val="00464871"/>
    <w:rsid w:val="004E6B7D"/>
    <w:rsid w:val="0068232F"/>
    <w:rsid w:val="006A1319"/>
    <w:rsid w:val="00992298"/>
    <w:rsid w:val="00B32E8B"/>
    <w:rsid w:val="00B81F37"/>
    <w:rsid w:val="00DF6D0E"/>
    <w:rsid w:val="00E86B6D"/>
    <w:rsid w:val="00EE7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6B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E6B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6B7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E754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63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1</Pages>
  <Words>56</Words>
  <Characters>323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5</cp:revision>
  <dcterms:created xsi:type="dcterms:W3CDTF">2010-11-07T20:16:00Z</dcterms:created>
  <dcterms:modified xsi:type="dcterms:W3CDTF">2010-11-28T16:12:00Z</dcterms:modified>
</cp:coreProperties>
</file>